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733D4" w14:textId="30E35BB8" w:rsidR="00AD13EC" w:rsidRDefault="00AD13EC" w:rsidP="00AD13EC">
      <w:pPr>
        <w:pStyle w:val="NoSpacing"/>
      </w:pPr>
      <w:r>
        <w:rPr>
          <w:u w:val="single"/>
        </w:rPr>
        <w:t>John BOSHAM</w:t>
      </w:r>
      <w:r>
        <w:t xml:space="preserve">        </w:t>
      </w:r>
      <w:r>
        <w:t>(fl.14</w:t>
      </w:r>
      <w:r>
        <w:t>10</w:t>
      </w:r>
      <w:r>
        <w:t>)</w:t>
      </w:r>
    </w:p>
    <w:p w14:paraId="383C22A2" w14:textId="77777777" w:rsidR="00AD13EC" w:rsidRDefault="00AD13EC" w:rsidP="00AD13EC">
      <w:pPr>
        <w:pStyle w:val="NoSpacing"/>
      </w:pPr>
      <w:r>
        <w:t xml:space="preserve">Rector of </w:t>
      </w:r>
      <w:proofErr w:type="spellStart"/>
      <w:r>
        <w:t>St.Andrew’s</w:t>
      </w:r>
      <w:proofErr w:type="spellEnd"/>
      <w:r>
        <w:t xml:space="preserve"> Church, Middleton, North Riding of Yorkshire.</w:t>
      </w:r>
    </w:p>
    <w:p w14:paraId="760979CA" w14:textId="77777777" w:rsidR="00AD13EC" w:rsidRDefault="00AD13EC" w:rsidP="00AD13EC">
      <w:pPr>
        <w:pStyle w:val="NoSpacing"/>
      </w:pPr>
    </w:p>
    <w:p w14:paraId="64922B86" w14:textId="77777777" w:rsidR="00AD13EC" w:rsidRDefault="00AD13EC" w:rsidP="00AD13EC">
      <w:pPr>
        <w:pStyle w:val="NoSpacing"/>
      </w:pPr>
    </w:p>
    <w:p w14:paraId="569C984F" w14:textId="7B8E3319" w:rsidR="00AD13EC" w:rsidRDefault="00AD13EC" w:rsidP="00AD13EC">
      <w:pPr>
        <w:pStyle w:val="NoSpacing"/>
      </w:pPr>
      <w:r>
        <w:tab/>
        <w:t>14</w:t>
      </w:r>
      <w:r>
        <w:t>10</w:t>
      </w:r>
      <w:r>
        <w:tab/>
        <w:t xml:space="preserve">He </w:t>
      </w:r>
      <w:r>
        <w:t xml:space="preserve">resigned and moved to the church of </w:t>
      </w:r>
      <w:proofErr w:type="spellStart"/>
      <w:r>
        <w:t>Kingslow</w:t>
      </w:r>
      <w:proofErr w:type="spellEnd"/>
      <w:r>
        <w:t>, Shropshire.</w:t>
      </w:r>
      <w:bookmarkStart w:id="0" w:name="_GoBack"/>
      <w:bookmarkEnd w:id="0"/>
    </w:p>
    <w:p w14:paraId="508BE65D" w14:textId="77777777" w:rsidR="00AD13EC" w:rsidRDefault="00AD13EC" w:rsidP="00AD13EC">
      <w:pPr>
        <w:pStyle w:val="NoSpacing"/>
      </w:pPr>
      <w:r>
        <w:tab/>
      </w:r>
      <w:r>
        <w:tab/>
        <w:t>(from information in the church)</w:t>
      </w:r>
    </w:p>
    <w:p w14:paraId="22116B8F" w14:textId="77777777" w:rsidR="00AD13EC" w:rsidRDefault="00AD13EC" w:rsidP="00AD13EC">
      <w:pPr>
        <w:pStyle w:val="NoSpacing"/>
      </w:pPr>
    </w:p>
    <w:p w14:paraId="11580466" w14:textId="77777777" w:rsidR="00AD13EC" w:rsidRDefault="00AD13EC" w:rsidP="00AD13EC">
      <w:pPr>
        <w:pStyle w:val="NoSpacing"/>
      </w:pPr>
    </w:p>
    <w:p w14:paraId="78AD8069" w14:textId="77777777" w:rsidR="00AD13EC" w:rsidRPr="00941FA4" w:rsidRDefault="00AD13EC" w:rsidP="00AD13EC">
      <w:pPr>
        <w:pStyle w:val="NoSpacing"/>
      </w:pPr>
      <w:r>
        <w:t>4 February 2020</w:t>
      </w:r>
    </w:p>
    <w:p w14:paraId="7481B176" w14:textId="332447AA" w:rsidR="006B2F86" w:rsidRPr="00AD13EC" w:rsidRDefault="00112104" w:rsidP="00E71FC3">
      <w:pPr>
        <w:pStyle w:val="NoSpacing"/>
      </w:pPr>
    </w:p>
    <w:sectPr w:rsidR="006B2F86" w:rsidRPr="00AD13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5E9B6" w14:textId="77777777" w:rsidR="00AD13EC" w:rsidRDefault="00AD13EC" w:rsidP="00E71FC3">
      <w:pPr>
        <w:spacing w:after="0" w:line="240" w:lineRule="auto"/>
      </w:pPr>
      <w:r>
        <w:separator/>
      </w:r>
    </w:p>
  </w:endnote>
  <w:endnote w:type="continuationSeparator" w:id="0">
    <w:p w14:paraId="74680764" w14:textId="77777777" w:rsidR="00AD13EC" w:rsidRDefault="00AD13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F90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1FCBF" w14:textId="77777777" w:rsidR="00AD13EC" w:rsidRDefault="00AD13EC" w:rsidP="00E71FC3">
      <w:pPr>
        <w:spacing w:after="0" w:line="240" w:lineRule="auto"/>
      </w:pPr>
      <w:r>
        <w:separator/>
      </w:r>
    </w:p>
  </w:footnote>
  <w:footnote w:type="continuationSeparator" w:id="0">
    <w:p w14:paraId="1CE47A06" w14:textId="77777777" w:rsidR="00AD13EC" w:rsidRDefault="00AD13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3EC"/>
    <w:rsid w:val="001A7C09"/>
    <w:rsid w:val="00577BD5"/>
    <w:rsid w:val="00656CBA"/>
    <w:rsid w:val="006A1F77"/>
    <w:rsid w:val="00733BE7"/>
    <w:rsid w:val="00AB52E8"/>
    <w:rsid w:val="00AD13E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21431"/>
  <w15:chartTrackingRefBased/>
  <w15:docId w15:val="{6CA28065-6EEF-4190-9050-F912B2FF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2020-02-04T17:36:00Z</dcterms:created>
  <dcterms:modified xsi:type="dcterms:W3CDTF">2020-02-04T17:48:00Z</dcterms:modified>
</cp:coreProperties>
</file>